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AF6" w:rsidRPr="0028612F" w:rsidRDefault="002C2AF6" w:rsidP="00E82F7B">
      <w:pPr>
        <w:rPr>
          <w:b/>
          <w:color w:val="0000FF"/>
        </w:rPr>
      </w:pPr>
    </w:p>
    <w:tbl>
      <w:tblPr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2C2AF6" w:rsidTr="00DC151D">
        <w:trPr>
          <w:trHeight w:val="719"/>
          <w:tblCellSpacing w:w="20" w:type="dxa"/>
        </w:trPr>
        <w:tc>
          <w:tcPr>
            <w:tcW w:w="2961" w:type="dxa"/>
            <w:vAlign w:val="center"/>
          </w:tcPr>
          <w:p w:rsidR="002C2AF6" w:rsidRPr="00F16BEC" w:rsidRDefault="002C2AF6" w:rsidP="00DC151D">
            <w:pPr>
              <w:rPr>
                <w:b/>
              </w:rPr>
            </w:pPr>
            <w:r w:rsidRPr="00F16BEC">
              <w:rPr>
                <w:b/>
              </w:rPr>
              <w:t xml:space="preserve">Ime i prezime učitelja/ice:                                                            </w:t>
            </w:r>
          </w:p>
          <w:p w:rsidR="002C2AF6" w:rsidRPr="00F16BEC" w:rsidRDefault="002C2AF6" w:rsidP="00DC151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2C2AF6" w:rsidRPr="00F16BEC" w:rsidRDefault="002C2AF6" w:rsidP="00DC151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Margita Krulić</w:t>
            </w:r>
          </w:p>
        </w:tc>
      </w:tr>
      <w:tr w:rsidR="002C2AF6" w:rsidTr="00DC151D">
        <w:trPr>
          <w:trHeight w:val="719"/>
          <w:tblCellSpacing w:w="20" w:type="dxa"/>
        </w:trPr>
        <w:tc>
          <w:tcPr>
            <w:tcW w:w="2961" w:type="dxa"/>
            <w:vAlign w:val="center"/>
          </w:tcPr>
          <w:p w:rsidR="002C2AF6" w:rsidRPr="00F16BEC" w:rsidRDefault="002C2AF6" w:rsidP="00DC151D">
            <w:pPr>
              <w:rPr>
                <w:b/>
              </w:rPr>
            </w:pPr>
            <w:r w:rsidRPr="00F16BEC">
              <w:rPr>
                <w:b/>
              </w:rPr>
              <w:t xml:space="preserve">Razred ili skupina: </w:t>
            </w:r>
          </w:p>
          <w:p w:rsidR="002C2AF6" w:rsidRPr="00F16BEC" w:rsidRDefault="002C2AF6" w:rsidP="00DC151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2C2AF6" w:rsidRDefault="002C2AF6" w:rsidP="00E82F7B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5a i 5b razred</w:t>
            </w:r>
          </w:p>
          <w:p w:rsidR="002C2AF6" w:rsidRPr="00F16BEC" w:rsidRDefault="002C2AF6" w:rsidP="00E82F7B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7a i 7b razred</w:t>
            </w:r>
          </w:p>
        </w:tc>
      </w:tr>
      <w:tr w:rsidR="002C2AF6" w:rsidTr="00DC151D">
        <w:trPr>
          <w:trHeight w:val="719"/>
          <w:tblCellSpacing w:w="20" w:type="dxa"/>
        </w:trPr>
        <w:tc>
          <w:tcPr>
            <w:tcW w:w="2961" w:type="dxa"/>
            <w:vAlign w:val="center"/>
          </w:tcPr>
          <w:p w:rsidR="002C2AF6" w:rsidRDefault="002C2AF6" w:rsidP="00DC151D">
            <w:pPr>
              <w:jc w:val="center"/>
            </w:pPr>
            <w:r w:rsidRPr="00F16BEC">
              <w:rPr>
                <w:b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2C2AF6" w:rsidRPr="00F16BEC" w:rsidRDefault="002C2AF6" w:rsidP="00DC151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Dopunska nastava iz engleskoga jezika</w:t>
            </w:r>
          </w:p>
        </w:tc>
      </w:tr>
      <w:tr w:rsidR="002C2AF6" w:rsidTr="00DC151D">
        <w:trPr>
          <w:trHeight w:val="472"/>
          <w:tblCellSpacing w:w="20" w:type="dxa"/>
        </w:trPr>
        <w:tc>
          <w:tcPr>
            <w:tcW w:w="2961" w:type="dxa"/>
            <w:vAlign w:val="center"/>
          </w:tcPr>
          <w:p w:rsidR="002C2AF6" w:rsidRDefault="002C2AF6" w:rsidP="00DC151D">
            <w:pPr>
              <w:jc w:val="center"/>
            </w:pPr>
            <w:r w:rsidRPr="00F16BEC"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</w:tcPr>
          <w:p w:rsidR="002C2AF6" w:rsidRDefault="002C2AF6" w:rsidP="00DC151D">
            <w:r>
              <w:t>Razviti vještine i jezične sposobnosti učenika te pomoći u savladavanju redovnog ili prilagođenog programa engleskoga jezika za 5. i 7. razred kroz aktivnosti primjerene njihovim sposobnostima i vještinama. Razviti sposobnost razumijevanja teksta te sposobnost ostvarivanja osnovne komunikacije na engleskom jeziku.</w:t>
            </w:r>
          </w:p>
        </w:tc>
      </w:tr>
      <w:tr w:rsidR="002C2AF6" w:rsidTr="00DC151D">
        <w:trPr>
          <w:trHeight w:val="849"/>
          <w:tblCellSpacing w:w="20" w:type="dxa"/>
        </w:trPr>
        <w:tc>
          <w:tcPr>
            <w:tcW w:w="2961" w:type="dxa"/>
            <w:vAlign w:val="center"/>
          </w:tcPr>
          <w:p w:rsidR="002C2AF6" w:rsidRDefault="002C2AF6" w:rsidP="00DC151D">
            <w:pPr>
              <w:jc w:val="center"/>
            </w:pPr>
            <w:r w:rsidRPr="00F16BEC"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</w:tcPr>
          <w:p w:rsidR="002C2AF6" w:rsidRDefault="002C2AF6" w:rsidP="00DC151D">
            <w:r>
              <w:t>Pomoć učenicima u savladavanju njima problematičnih gradiva u cilju usvajanja osnovnih komunikacijskih i jezičnih vještina koje učeniku omogućuju praćenje redovne nastave, ali i osnovnu komunikaciju u svakodnevnim situacijama.</w:t>
            </w:r>
          </w:p>
        </w:tc>
      </w:tr>
      <w:tr w:rsidR="002C2AF6" w:rsidTr="00DC151D">
        <w:trPr>
          <w:trHeight w:val="1758"/>
          <w:tblCellSpacing w:w="20" w:type="dxa"/>
        </w:trPr>
        <w:tc>
          <w:tcPr>
            <w:tcW w:w="2961" w:type="dxa"/>
            <w:vAlign w:val="center"/>
          </w:tcPr>
          <w:p w:rsidR="002C2AF6" w:rsidRDefault="002C2AF6" w:rsidP="00DC151D">
            <w:pPr>
              <w:jc w:val="center"/>
            </w:pPr>
            <w:r w:rsidRPr="00F16BEC"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2C2AF6" w:rsidRDefault="002C2AF6" w:rsidP="00DC151D">
            <w:pPr>
              <w:jc w:val="center"/>
            </w:pPr>
            <w:r>
              <w:t>Margita Krulić</w:t>
            </w:r>
          </w:p>
          <w:p w:rsidR="002C2AF6" w:rsidRDefault="002C2AF6" w:rsidP="00DC151D">
            <w:pPr>
              <w:jc w:val="center"/>
            </w:pPr>
            <w:r>
              <w:t>Praćenje učenika te individualizirani rad, konstanta suradnja s ostalim učiteljima u pronalasku najboljeg načina za usvajanje gradiva s obzirom na vještine i sposobnosti učenika. Davanje adekvatne povratne informacije učeniku u cilju spoznavanja procesa učenja i napretka u istom.</w:t>
            </w:r>
          </w:p>
        </w:tc>
      </w:tr>
      <w:tr w:rsidR="002C2AF6" w:rsidTr="00DC151D">
        <w:trPr>
          <w:trHeight w:val="1471"/>
          <w:tblCellSpacing w:w="20" w:type="dxa"/>
        </w:trPr>
        <w:tc>
          <w:tcPr>
            <w:tcW w:w="2961" w:type="dxa"/>
            <w:vAlign w:val="center"/>
          </w:tcPr>
          <w:p w:rsidR="002C2AF6" w:rsidRDefault="002C2AF6" w:rsidP="00DC151D">
            <w:pPr>
              <w:jc w:val="center"/>
            </w:pPr>
            <w:r w:rsidRPr="00F16BEC"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2C2AF6" w:rsidRDefault="002C2AF6" w:rsidP="00DC151D">
            <w:r>
              <w:t>Individualizirani rad u sklopu dopunske nastave engleskoga jezika te prilagodba materijala i metoda s obzirom na vještine i sposobnosti.</w:t>
            </w:r>
          </w:p>
        </w:tc>
      </w:tr>
      <w:tr w:rsidR="002C2AF6" w:rsidTr="00DC151D">
        <w:trPr>
          <w:trHeight w:val="1070"/>
          <w:tblCellSpacing w:w="20" w:type="dxa"/>
        </w:trPr>
        <w:tc>
          <w:tcPr>
            <w:tcW w:w="2961" w:type="dxa"/>
            <w:vAlign w:val="center"/>
          </w:tcPr>
          <w:p w:rsidR="002C2AF6" w:rsidRDefault="002C2AF6" w:rsidP="00DC151D">
            <w:pPr>
              <w:jc w:val="center"/>
            </w:pPr>
            <w:r w:rsidRPr="00F16BEC">
              <w:rPr>
                <w:b/>
              </w:rPr>
              <w:t>Vremenik aktivnosti, programa i/ili projekta</w:t>
            </w:r>
          </w:p>
        </w:tc>
        <w:tc>
          <w:tcPr>
            <w:tcW w:w="6225" w:type="dxa"/>
          </w:tcPr>
          <w:p w:rsidR="002C2AF6" w:rsidRDefault="002C2AF6" w:rsidP="00DC151D">
            <w:r>
              <w:t>Tijekom školske 2015./2016. godine</w:t>
            </w:r>
          </w:p>
          <w:p w:rsidR="002C2AF6" w:rsidRDefault="002C2AF6" w:rsidP="00DC151D">
            <w:r>
              <w:t>70 sati</w:t>
            </w:r>
          </w:p>
        </w:tc>
      </w:tr>
      <w:tr w:rsidR="002C2AF6" w:rsidTr="00DC151D">
        <w:trPr>
          <w:trHeight w:val="1305"/>
          <w:tblCellSpacing w:w="20" w:type="dxa"/>
        </w:trPr>
        <w:tc>
          <w:tcPr>
            <w:tcW w:w="2961" w:type="dxa"/>
            <w:vAlign w:val="center"/>
          </w:tcPr>
          <w:p w:rsidR="002C2AF6" w:rsidRDefault="002C2AF6" w:rsidP="00DC151D">
            <w:pPr>
              <w:jc w:val="center"/>
            </w:pPr>
            <w:r>
              <w:rPr>
                <w:b/>
              </w:rPr>
              <w:t>N</w:t>
            </w:r>
            <w:r w:rsidRPr="00F16BEC">
              <w:rPr>
                <w:b/>
              </w:rPr>
              <w:t>ačin vrednovanja i način korištenja rezultata vrednovanja</w:t>
            </w:r>
          </w:p>
        </w:tc>
        <w:tc>
          <w:tcPr>
            <w:tcW w:w="6225" w:type="dxa"/>
          </w:tcPr>
          <w:p w:rsidR="002C2AF6" w:rsidRDefault="002C2AF6" w:rsidP="00DC151D">
            <w:r>
              <w:t>Individualan rad sa svakim učenikom na problemu i područjima u kojima mu treba pomoć.</w:t>
            </w:r>
          </w:p>
        </w:tc>
      </w:tr>
      <w:tr w:rsidR="002C2AF6" w:rsidTr="00DC151D">
        <w:trPr>
          <w:trHeight w:val="952"/>
          <w:tblCellSpacing w:w="20" w:type="dxa"/>
        </w:trPr>
        <w:tc>
          <w:tcPr>
            <w:tcW w:w="2961" w:type="dxa"/>
            <w:vAlign w:val="center"/>
          </w:tcPr>
          <w:p w:rsidR="002C2AF6" w:rsidRPr="00F16BEC" w:rsidRDefault="002C2AF6" w:rsidP="00DC151D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  <w:r w:rsidRPr="00F16BEC">
              <w:rPr>
                <w:b/>
              </w:rPr>
              <w:t>etaljan troškovnik aktivnosti, programa i/ili projekta</w:t>
            </w:r>
          </w:p>
          <w:p w:rsidR="002C2AF6" w:rsidRDefault="002C2AF6" w:rsidP="00DC151D">
            <w:pPr>
              <w:jc w:val="center"/>
            </w:pPr>
          </w:p>
        </w:tc>
        <w:tc>
          <w:tcPr>
            <w:tcW w:w="6225" w:type="dxa"/>
          </w:tcPr>
          <w:p w:rsidR="002C2AF6" w:rsidRDefault="002C2AF6" w:rsidP="00DC151D"/>
        </w:tc>
      </w:tr>
    </w:tbl>
    <w:p w:rsidR="002C2AF6" w:rsidRDefault="002C2AF6" w:rsidP="00A33985">
      <w:r>
        <w:t xml:space="preserve"> </w:t>
      </w:r>
    </w:p>
    <w:p w:rsidR="002C2AF6" w:rsidRDefault="002C2AF6">
      <w:bookmarkStart w:id="0" w:name="_GoBack"/>
      <w:bookmarkEnd w:id="0"/>
    </w:p>
    <w:sectPr w:rsidR="002C2AF6" w:rsidSect="006643E7">
      <w:pgSz w:w="11907" w:h="16840" w:code="9"/>
      <w:pgMar w:top="1418" w:right="1134" w:bottom="1418" w:left="1134" w:header="0" w:footer="0" w:gutter="0"/>
      <w:cols w:space="708"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2F7B"/>
    <w:rsid w:val="002016DD"/>
    <w:rsid w:val="0028612F"/>
    <w:rsid w:val="002C2AF6"/>
    <w:rsid w:val="004E48FE"/>
    <w:rsid w:val="005F25A3"/>
    <w:rsid w:val="006643E7"/>
    <w:rsid w:val="00A33985"/>
    <w:rsid w:val="00D43B81"/>
    <w:rsid w:val="00DC151D"/>
    <w:rsid w:val="00E82F7B"/>
    <w:rsid w:val="00F16BEC"/>
    <w:rsid w:val="00F5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F7B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256</Words>
  <Characters>1462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Zbornica</dc:creator>
  <cp:keywords/>
  <dc:description/>
  <cp:lastModifiedBy>margita</cp:lastModifiedBy>
  <cp:revision>4</cp:revision>
  <dcterms:created xsi:type="dcterms:W3CDTF">2015-09-15T06:06:00Z</dcterms:created>
  <dcterms:modified xsi:type="dcterms:W3CDTF">2015-09-15T16:43:00Z</dcterms:modified>
</cp:coreProperties>
</file>